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9B1EF" w14:textId="77777777" w:rsidR="00BA2F4A" w:rsidRDefault="00BA2F4A" w:rsidP="00BA2F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MARTIN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133C0B13" w14:textId="77777777" w:rsidR="00BA2F4A" w:rsidRDefault="00BA2F4A" w:rsidP="00BA2F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018184F0" w14:textId="77777777" w:rsidR="00BA2F4A" w:rsidRDefault="00BA2F4A" w:rsidP="00BA2F4A">
      <w:pPr>
        <w:pStyle w:val="NoSpacing"/>
        <w:rPr>
          <w:rFonts w:cs="Times New Roman"/>
          <w:szCs w:val="24"/>
        </w:rPr>
      </w:pPr>
    </w:p>
    <w:p w14:paraId="60D5A508" w14:textId="77777777" w:rsidR="00BA2F4A" w:rsidRDefault="00BA2F4A" w:rsidP="00BA2F4A">
      <w:pPr>
        <w:pStyle w:val="NoSpacing"/>
        <w:rPr>
          <w:rFonts w:cs="Times New Roman"/>
          <w:szCs w:val="24"/>
        </w:rPr>
      </w:pPr>
    </w:p>
    <w:p w14:paraId="7F29066F" w14:textId="77777777" w:rsidR="00BA2F4A" w:rsidRDefault="00BA2F4A" w:rsidP="00BA2F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He became apprenticed to John </w:t>
      </w:r>
      <w:proofErr w:type="spellStart"/>
      <w:r>
        <w:rPr>
          <w:rFonts w:cs="Times New Roman"/>
          <w:szCs w:val="24"/>
        </w:rPr>
        <w:t>Knyght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63E8D685" w14:textId="77777777" w:rsidR="00BA2F4A" w:rsidRDefault="00BA2F4A" w:rsidP="00BA2F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45064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767A9271" w14:textId="77777777" w:rsidR="00BA2F4A" w:rsidRDefault="00BA2F4A" w:rsidP="00BA2F4A">
      <w:pPr>
        <w:pStyle w:val="NoSpacing"/>
        <w:rPr>
          <w:rFonts w:cs="Times New Roman"/>
          <w:szCs w:val="24"/>
        </w:rPr>
      </w:pPr>
    </w:p>
    <w:p w14:paraId="5750E8FE" w14:textId="77777777" w:rsidR="00BA2F4A" w:rsidRDefault="00BA2F4A" w:rsidP="00BA2F4A">
      <w:pPr>
        <w:pStyle w:val="NoSpacing"/>
        <w:rPr>
          <w:rFonts w:cs="Times New Roman"/>
          <w:szCs w:val="24"/>
        </w:rPr>
      </w:pPr>
    </w:p>
    <w:p w14:paraId="5607407F" w14:textId="77777777" w:rsidR="00BA2F4A" w:rsidRDefault="00BA2F4A" w:rsidP="00BA2F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September 2024</w:t>
      </w:r>
    </w:p>
    <w:p w14:paraId="459EB3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E2BD5" w14:textId="77777777" w:rsidR="00BA2F4A" w:rsidRDefault="00BA2F4A" w:rsidP="009139A6">
      <w:r>
        <w:separator/>
      </w:r>
    </w:p>
  </w:endnote>
  <w:endnote w:type="continuationSeparator" w:id="0">
    <w:p w14:paraId="210366D7" w14:textId="77777777" w:rsidR="00BA2F4A" w:rsidRDefault="00BA2F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169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5C5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34B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06D3C" w14:textId="77777777" w:rsidR="00BA2F4A" w:rsidRDefault="00BA2F4A" w:rsidP="009139A6">
      <w:r>
        <w:separator/>
      </w:r>
    </w:p>
  </w:footnote>
  <w:footnote w:type="continuationSeparator" w:id="0">
    <w:p w14:paraId="296DD718" w14:textId="77777777" w:rsidR="00BA2F4A" w:rsidRDefault="00BA2F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C27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CF3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45D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F4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878AA"/>
    <w:rsid w:val="00A3176C"/>
    <w:rsid w:val="00AE65F8"/>
    <w:rsid w:val="00BA00AB"/>
    <w:rsid w:val="00BA2F4A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8E9F5"/>
  <w15:chartTrackingRefBased/>
  <w15:docId w15:val="{1DD80BDD-CFF2-4E68-92C3-FF3D4B8C3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2F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2024-09-13T06:33:00Z</dcterms:created>
  <dcterms:modified xsi:type="dcterms:W3CDTF">2024-09-13T06:34:00Z</dcterms:modified>
</cp:coreProperties>
</file>